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02D9E" w14:textId="77777777" w:rsidR="00523573" w:rsidRDefault="00523573" w:rsidP="005235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KYNNESLEY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27D2DD64" w14:textId="77777777" w:rsidR="00523573" w:rsidRDefault="00523573" w:rsidP="005235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841ABF" w14:textId="77777777" w:rsidR="00523573" w:rsidRDefault="00523573" w:rsidP="005235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02EDEC" w14:textId="77777777" w:rsidR="00523573" w:rsidRDefault="00523573" w:rsidP="005235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Jul.1400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Bridgnorth, Shropshire,</w:t>
      </w:r>
    </w:p>
    <w:p w14:paraId="0D6E5D17" w14:textId="77777777" w:rsidR="00523573" w:rsidRDefault="00523573" w:rsidP="005235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Shareshull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Shropshire and the adjacent Welsh</w:t>
      </w:r>
    </w:p>
    <w:p w14:paraId="5DF5F37A" w14:textId="77777777" w:rsidR="00523573" w:rsidRDefault="00523573" w:rsidP="0052357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March(q.v.).</w:t>
      </w:r>
    </w:p>
    <w:p w14:paraId="3F8A6B08" w14:textId="77777777" w:rsidR="00523573" w:rsidRPr="005C03FE" w:rsidRDefault="00523573" w:rsidP="00523573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03FE">
        <w:rPr>
          <w:rFonts w:ascii="Times New Roman" w:hAnsi="Times New Roman" w:cs="Times New Roman"/>
          <w:sz w:val="24"/>
          <w:szCs w:val="24"/>
          <w:u w:val="single"/>
        </w:rPr>
        <w:t>(https://inquisitionspostmortem.ac.uk/view/inquisition/18-50/)</w:t>
      </w:r>
    </w:p>
    <w:p w14:paraId="3C38F855" w14:textId="77777777" w:rsidR="00523573" w:rsidRDefault="00523573" w:rsidP="005235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9BBA54" w14:textId="77777777" w:rsidR="00523573" w:rsidRDefault="00523573" w:rsidP="005235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482679" w14:textId="77777777" w:rsidR="00523573" w:rsidRPr="00456AFE" w:rsidRDefault="00523573" w:rsidP="005235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2022</w:t>
      </w:r>
    </w:p>
    <w:p w14:paraId="0AADF8D9" w14:textId="67F8B078" w:rsidR="00BA00AB" w:rsidRPr="0052357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235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9DD09" w14:textId="77777777" w:rsidR="00523573" w:rsidRDefault="00523573" w:rsidP="009139A6">
      <w:r>
        <w:separator/>
      </w:r>
    </w:p>
  </w:endnote>
  <w:endnote w:type="continuationSeparator" w:id="0">
    <w:p w14:paraId="3D3DD0CF" w14:textId="77777777" w:rsidR="00523573" w:rsidRDefault="005235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262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A1C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1C6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50AF" w14:textId="77777777" w:rsidR="00523573" w:rsidRDefault="00523573" w:rsidP="009139A6">
      <w:r>
        <w:separator/>
      </w:r>
    </w:p>
  </w:footnote>
  <w:footnote w:type="continuationSeparator" w:id="0">
    <w:p w14:paraId="4B5EFF5B" w14:textId="77777777" w:rsidR="00523573" w:rsidRDefault="005235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DD4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CC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AC3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573"/>
    <w:rsid w:val="000666E0"/>
    <w:rsid w:val="002510B7"/>
    <w:rsid w:val="0052357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290C3"/>
  <w15:chartTrackingRefBased/>
  <w15:docId w15:val="{347812C7-99E4-4003-8F71-894B5820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2022-02-01T19:29:00Z</dcterms:created>
  <dcterms:modified xsi:type="dcterms:W3CDTF">2022-02-01T19:30:00Z</dcterms:modified>
</cp:coreProperties>
</file>